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06" w:type="dxa"/>
        <w:jc w:val="right"/>
        <w:tblLook w:val="00A0"/>
      </w:tblPr>
      <w:tblGrid>
        <w:gridCol w:w="1188"/>
        <w:gridCol w:w="236"/>
        <w:gridCol w:w="3196"/>
      </w:tblGrid>
      <w:tr w:rsidR="002F2DDE" w:rsidRPr="001F3992">
        <w:trPr>
          <w:trHeight w:val="278"/>
          <w:jc w:val="right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2DDE" w:rsidRPr="001F3992" w:rsidRDefault="002F2DDE" w:rsidP="002A0416">
            <w:pPr>
              <w:spacing w:line="240" w:lineRule="auto"/>
              <w:ind w:firstLine="2715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r w:rsidRPr="001F3992">
              <w:rPr>
                <w:sz w:val="24"/>
                <w:szCs w:val="24"/>
              </w:rPr>
              <w:t>Приложение 1</w:t>
            </w:r>
          </w:p>
        </w:tc>
      </w:tr>
      <w:tr w:rsidR="002F2DDE" w:rsidRPr="001F3992">
        <w:trPr>
          <w:trHeight w:val="263"/>
          <w:jc w:val="right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2DDE" w:rsidRPr="001F3992" w:rsidRDefault="002F2DDE" w:rsidP="00396BB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1F3992">
              <w:rPr>
                <w:sz w:val="24"/>
                <w:szCs w:val="24"/>
              </w:rPr>
              <w:t>к постановлению</w:t>
            </w:r>
          </w:p>
        </w:tc>
      </w:tr>
      <w:tr w:rsidR="002F2DDE" w:rsidRPr="001F3992">
        <w:trPr>
          <w:trHeight w:val="252"/>
          <w:jc w:val="right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2DDE" w:rsidRPr="001F3992" w:rsidRDefault="002F2DDE" w:rsidP="00396BB2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2DDE" w:rsidRPr="001F3992" w:rsidRDefault="002F2DDE" w:rsidP="00396BB2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2DDE" w:rsidRPr="001F3992" w:rsidRDefault="002F2DDE" w:rsidP="00396BB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1F3992">
              <w:rPr>
                <w:sz w:val="24"/>
                <w:szCs w:val="24"/>
              </w:rPr>
              <w:t>администрации Унечского района</w:t>
            </w:r>
          </w:p>
        </w:tc>
      </w:tr>
      <w:tr w:rsidR="002F2DDE" w:rsidRPr="001F3992">
        <w:trPr>
          <w:trHeight w:val="278"/>
          <w:jc w:val="right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2DDE" w:rsidRPr="001F3992" w:rsidRDefault="002F2DDE" w:rsidP="00396BB2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2DDE" w:rsidRPr="001F3992" w:rsidRDefault="002F2DDE" w:rsidP="00396BB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1F3992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19.05.2026</w:t>
            </w:r>
            <w:r w:rsidRPr="001F3992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105</w:t>
            </w:r>
          </w:p>
        </w:tc>
      </w:tr>
    </w:tbl>
    <w:p w:rsidR="002F2DDE" w:rsidRDefault="002F2DDE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2F2DDE" w:rsidRPr="00EF05E5" w:rsidRDefault="002F2DDE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EF05E5">
        <w:rPr>
          <w:rFonts w:ascii="Arial" w:hAnsi="Arial" w:cs="Arial"/>
          <w:sz w:val="24"/>
          <w:szCs w:val="24"/>
          <w:lang w:eastAsia="ru-RU"/>
        </w:rPr>
        <w:t>План реализации муниципальной программы</w:t>
      </w:r>
    </w:p>
    <w:p w:rsidR="002F2DDE" w:rsidRPr="00EF05E5" w:rsidRDefault="002F2DDE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tbl>
      <w:tblPr>
        <w:tblW w:w="1494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3686"/>
        <w:gridCol w:w="850"/>
        <w:gridCol w:w="1134"/>
        <w:gridCol w:w="1134"/>
        <w:gridCol w:w="993"/>
        <w:gridCol w:w="1134"/>
        <w:gridCol w:w="1842"/>
        <w:gridCol w:w="1701"/>
        <w:gridCol w:w="1843"/>
      </w:tblGrid>
      <w:tr w:rsidR="002F2DDE" w:rsidRPr="001F3992">
        <w:tc>
          <w:tcPr>
            <w:tcW w:w="629" w:type="dxa"/>
            <w:vMerge w:val="restart"/>
          </w:tcPr>
          <w:p w:rsidR="002F2DDE" w:rsidRPr="00EF05E5" w:rsidRDefault="002F2DD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N</w:t>
            </w:r>
          </w:p>
          <w:p w:rsidR="002F2DDE" w:rsidRPr="00EF05E5" w:rsidRDefault="002F2DD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6" w:type="dxa"/>
            <w:vMerge w:val="restart"/>
          </w:tcPr>
          <w:p w:rsidR="002F2DDE" w:rsidRPr="00EF05E5" w:rsidRDefault="002F2DD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5245" w:type="dxa"/>
            <w:gridSpan w:val="5"/>
          </w:tcPr>
          <w:p w:rsidR="002F2DDE" w:rsidRPr="00EF05E5" w:rsidRDefault="002F2DD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386" w:type="dxa"/>
            <w:gridSpan w:val="3"/>
          </w:tcPr>
          <w:p w:rsidR="002F2DDE" w:rsidRPr="00EF05E5" w:rsidRDefault="002F2DD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2F2DDE" w:rsidRPr="001F3992">
        <w:tc>
          <w:tcPr>
            <w:tcW w:w="629" w:type="dxa"/>
            <w:vMerge/>
          </w:tcPr>
          <w:p w:rsidR="002F2DDE" w:rsidRPr="00EF05E5" w:rsidRDefault="002F2DD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2F2DDE" w:rsidRPr="00EF05E5" w:rsidRDefault="002F2DD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F2DDE" w:rsidRPr="00EF05E5" w:rsidRDefault="002F2DDE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  <w:p w:rsidR="002F2DDE" w:rsidRPr="00EF05E5" w:rsidRDefault="002F2DDE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1134" w:type="dxa"/>
          </w:tcPr>
          <w:p w:rsidR="002F2DDE" w:rsidRPr="00EF05E5" w:rsidRDefault="002F2DDE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</w:tcPr>
          <w:p w:rsidR="002F2DDE" w:rsidRPr="00EF05E5" w:rsidRDefault="002F2DDE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993" w:type="dxa"/>
          </w:tcPr>
          <w:p w:rsidR="002F2DDE" w:rsidRPr="00EF05E5" w:rsidRDefault="002F2DDE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:rsidR="002F2DDE" w:rsidRPr="00EF05E5" w:rsidRDefault="002F2DDE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842" w:type="dxa"/>
          </w:tcPr>
          <w:p w:rsidR="002F2DDE" w:rsidRPr="00EF05E5" w:rsidRDefault="002F2DD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701" w:type="dxa"/>
          </w:tcPr>
          <w:p w:rsidR="002F2DDE" w:rsidRPr="00EF05E5" w:rsidRDefault="002F2DD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843" w:type="dxa"/>
          </w:tcPr>
          <w:p w:rsidR="002F2DDE" w:rsidRPr="00EF05E5" w:rsidRDefault="002F2DD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</w:tr>
      <w:tr w:rsidR="002F2DDE" w:rsidRPr="001F3992">
        <w:tc>
          <w:tcPr>
            <w:tcW w:w="629" w:type="dxa"/>
          </w:tcPr>
          <w:p w:rsidR="002F2DDE" w:rsidRPr="00EF05E5" w:rsidRDefault="002F2DD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2F2DDE" w:rsidRPr="00EF05E5" w:rsidRDefault="002F2DDE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2F2DDE" w:rsidRPr="00EF05E5" w:rsidRDefault="002F2DDE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2F2DDE" w:rsidRPr="00EF05E5" w:rsidRDefault="002F2DDE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2F2DDE" w:rsidRPr="00EF05E5" w:rsidRDefault="002F2DDE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2F2DDE" w:rsidRPr="00EF05E5" w:rsidRDefault="002F2DD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2F2DDE" w:rsidRPr="00EF05E5" w:rsidRDefault="002F2DDE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</w:tcPr>
          <w:p w:rsidR="002F2DDE" w:rsidRPr="00EF05E5" w:rsidRDefault="002F2DDE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:rsidR="002F2DDE" w:rsidRPr="00EF05E5" w:rsidRDefault="002F2DDE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2F2DDE" w:rsidRPr="00EF05E5" w:rsidRDefault="002F2DDE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F2DDE" w:rsidRPr="00EF05E5" w:rsidRDefault="002F2DD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2F2DDE" w:rsidRPr="00EF05E5" w:rsidRDefault="002F2DD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2F2DDE" w:rsidRPr="0089260A" w:rsidRDefault="002F2DD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F2DDE" w:rsidRPr="0089260A" w:rsidRDefault="002F2DD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2F2DDE" w:rsidRPr="0089260A" w:rsidRDefault="002F2DD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F2DDE" w:rsidRPr="001F3992" w:rsidRDefault="002F2DDE" w:rsidP="004A3431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101200272,63</w:t>
            </w:r>
          </w:p>
        </w:tc>
        <w:tc>
          <w:tcPr>
            <w:tcW w:w="1701" w:type="dxa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82 916 295,62</w:t>
            </w:r>
          </w:p>
        </w:tc>
        <w:tc>
          <w:tcPr>
            <w:tcW w:w="1843" w:type="dxa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84 391 593,01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4 664 562,00</w:t>
            </w:r>
          </w:p>
        </w:tc>
        <w:tc>
          <w:tcPr>
            <w:tcW w:w="1701" w:type="dxa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13 139 338,00</w:t>
            </w:r>
          </w:p>
        </w:tc>
        <w:tc>
          <w:tcPr>
            <w:tcW w:w="1843" w:type="dxa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31 394 852,00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  <w:r w:rsidRPr="00EF05E5">
              <w:rPr>
                <w:rFonts w:ascii="Arial" w:hAnsi="Arial" w:cs="Arial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F2DDE" w:rsidRPr="00EF05E5" w:rsidRDefault="002F2DD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2F2DDE" w:rsidRPr="00EF05E5" w:rsidRDefault="002F2DD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2F2DDE" w:rsidRPr="001F3992" w:rsidRDefault="002F2DDE" w:rsidP="00257E4B">
            <w:pPr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2F2DDE" w:rsidRPr="001F3992" w:rsidRDefault="002F2DDE" w:rsidP="00257E4B">
            <w:pPr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F2DDE" w:rsidRPr="001F3992" w:rsidRDefault="002F2DDE" w:rsidP="00257E4B">
            <w:pPr>
              <w:jc w:val="center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2F2DDE" w:rsidRPr="001F3992">
        <w:trPr>
          <w:trHeight w:val="13"/>
        </w:trPr>
        <w:tc>
          <w:tcPr>
            <w:tcW w:w="629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2F2DDE" w:rsidRPr="001F3992" w:rsidRDefault="002F2DDE" w:rsidP="0089450F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105 864 834,63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F125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96 055 633,62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F125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115 786 445,01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мероприятие: Создание условий для участия граждан в культурной жизни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F2DDE" w:rsidRPr="001F3992" w:rsidRDefault="002F2DDE" w:rsidP="00F125D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8 313 924,00</w:t>
            </w:r>
          </w:p>
        </w:tc>
        <w:tc>
          <w:tcPr>
            <w:tcW w:w="1701" w:type="dxa"/>
          </w:tcPr>
          <w:p w:rsidR="002F2DDE" w:rsidRPr="001F3992" w:rsidRDefault="002F2DDE" w:rsidP="00F125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8 313 924,00</w:t>
            </w:r>
          </w:p>
        </w:tc>
        <w:tc>
          <w:tcPr>
            <w:tcW w:w="1843" w:type="dxa"/>
          </w:tcPr>
          <w:p w:rsidR="002F2DDE" w:rsidRPr="001F3992" w:rsidRDefault="002F2DDE" w:rsidP="00F125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8 313 924,00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F2DDE" w:rsidRPr="001F3992" w:rsidRDefault="002F2DDE" w:rsidP="00F125D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8 313 924,00</w:t>
            </w:r>
          </w:p>
        </w:tc>
        <w:tc>
          <w:tcPr>
            <w:tcW w:w="1701" w:type="dxa"/>
          </w:tcPr>
          <w:p w:rsidR="002F2DDE" w:rsidRPr="001F3992" w:rsidRDefault="002F2DDE" w:rsidP="00F125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8 313 924,00</w:t>
            </w:r>
          </w:p>
        </w:tc>
        <w:tc>
          <w:tcPr>
            <w:tcW w:w="1843" w:type="dxa"/>
          </w:tcPr>
          <w:p w:rsidR="002F2DDE" w:rsidRPr="001F3992" w:rsidRDefault="002F2DDE" w:rsidP="00F125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8 313 924,00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6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2 964 770,00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2 964 770,00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2 964 770,00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2 964 770,00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2 964 770,00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2 964 770,00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686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5 349 154,00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5 349 154,00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5 349 154,00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E31673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5 349 154,00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5 349 154,00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5 349 154,00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6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2F2DDE" w:rsidRPr="001F3992" w:rsidRDefault="002F2DDE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90000,00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90000,00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E316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90000,00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2F2DDE" w:rsidRPr="001F3992" w:rsidRDefault="002F2DDE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90000,00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90000,00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90000,00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6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90000,00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90000,00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90000,00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90000,00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90000,00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90000,00</w:t>
            </w:r>
          </w:p>
        </w:tc>
      </w:tr>
      <w:tr w:rsidR="002F2DDE" w:rsidRPr="001F3992">
        <w:trPr>
          <w:trHeight w:val="2202"/>
        </w:trPr>
        <w:tc>
          <w:tcPr>
            <w:tcW w:w="629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6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2F2DDE" w:rsidRPr="001F3992" w:rsidRDefault="002F2DDE" w:rsidP="00C72AD5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  <w:highlight w:val="black"/>
              </w:rPr>
            </w:pPr>
            <w:r w:rsidRPr="001F3992">
              <w:rPr>
                <w:rFonts w:ascii="Arial" w:hAnsi="Arial" w:cs="Arial"/>
                <w:color w:val="FF0000"/>
                <w:sz w:val="24"/>
                <w:szCs w:val="24"/>
              </w:rPr>
              <w:t>97 460 910,63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74 692 521,62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C72A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75 987 391,01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F2DDE" w:rsidRPr="001F3992" w:rsidRDefault="002F2DDE" w:rsidP="004A3431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vertAlign w:val="superscript"/>
              </w:rPr>
            </w:pPr>
            <w:r w:rsidRPr="001F3992">
              <w:rPr>
                <w:rFonts w:ascii="Arial" w:hAnsi="Arial" w:cs="Arial"/>
                <w:color w:val="FF0000"/>
                <w:sz w:val="24"/>
                <w:szCs w:val="24"/>
              </w:rPr>
              <w:t>92886348,63</w:t>
            </w:r>
          </w:p>
        </w:tc>
        <w:tc>
          <w:tcPr>
            <w:tcW w:w="1701" w:type="dxa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74 472 779,62</w:t>
            </w:r>
          </w:p>
        </w:tc>
        <w:tc>
          <w:tcPr>
            <w:tcW w:w="1843" w:type="dxa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75 763 650,01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892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4 574 562,00</w:t>
            </w:r>
          </w:p>
        </w:tc>
        <w:tc>
          <w:tcPr>
            <w:tcW w:w="1701" w:type="dxa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219 742,00</w:t>
            </w:r>
          </w:p>
        </w:tc>
        <w:tc>
          <w:tcPr>
            <w:tcW w:w="1843" w:type="dxa"/>
          </w:tcPr>
          <w:p w:rsidR="002F2DDE" w:rsidRPr="001F3992" w:rsidRDefault="002F2DDE" w:rsidP="008926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223 741,00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FF0000"/>
                <w:sz w:val="24"/>
                <w:szCs w:val="24"/>
              </w:rPr>
              <w:t>20 963 160,00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19 256 440,00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19 439 090,00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FF0000"/>
                <w:sz w:val="24"/>
                <w:szCs w:val="24"/>
              </w:rPr>
              <w:t>20 963 160,00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19 256 440,00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19 439 090,00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554C0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FF0000"/>
                <w:sz w:val="24"/>
                <w:szCs w:val="24"/>
              </w:rPr>
              <w:t>4 235 590,00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3 699 900,00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3 746 670,00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554C0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FF0000"/>
                <w:sz w:val="24"/>
                <w:szCs w:val="24"/>
              </w:rPr>
              <w:t>4 235 590,00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3 699 900,00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3 746 670,00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554C0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FF0000"/>
                <w:sz w:val="24"/>
                <w:szCs w:val="24"/>
              </w:rPr>
              <w:t>46 409 390,00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30 303 220,00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31 305 630,00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4A3431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FF0000"/>
                <w:sz w:val="24"/>
                <w:szCs w:val="24"/>
              </w:rPr>
              <w:t>46 409 390,00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30 303 220,00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31 305 630,00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11 968 000,00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12 027 000,00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12 071 000,00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84260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11 968 000,00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12 027 000,00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12 071 000,00</w:t>
            </w:r>
          </w:p>
        </w:tc>
      </w:tr>
      <w:tr w:rsidR="002F2DDE" w:rsidRPr="001F3992">
        <w:trPr>
          <w:trHeight w:val="3271"/>
        </w:trPr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686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0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84270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7 964 000,00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7 984 000,00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01775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7 999 000,00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A75D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7 964 000,00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7 984 000,00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1A75D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7 999 000,00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поселений и организации обустройства мест массового отдыха населения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A75D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1A75DB">
            <w:pPr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1 200 000,00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1 200 000,00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4 403 308,00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44 034,00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4 359 274,00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3686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217 462,63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221 961,62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1A75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226 001,01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842" w:type="dxa"/>
          </w:tcPr>
          <w:p w:rsidR="002F2DDE" w:rsidRPr="001F3992" w:rsidRDefault="002F2DDE" w:rsidP="00D10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2 174,63</w:t>
            </w:r>
          </w:p>
        </w:tc>
        <w:tc>
          <w:tcPr>
            <w:tcW w:w="1701" w:type="dxa"/>
          </w:tcPr>
          <w:p w:rsidR="002F2DDE" w:rsidRPr="001F3992" w:rsidRDefault="002F2DDE" w:rsidP="00D10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2 219,62</w:t>
            </w:r>
          </w:p>
        </w:tc>
        <w:tc>
          <w:tcPr>
            <w:tcW w:w="1843" w:type="dxa"/>
          </w:tcPr>
          <w:p w:rsidR="002F2DDE" w:rsidRPr="001F3992" w:rsidRDefault="002F2DDE" w:rsidP="00D10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2 260,01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EF05E5" w:rsidRDefault="002F2DDE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2F2DDE" w:rsidRPr="00EF05E5" w:rsidRDefault="002F2DDE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EF05E5" w:rsidRDefault="002F2DDE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F2DDE" w:rsidRPr="00EF05E5" w:rsidRDefault="002F2DDE" w:rsidP="00D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val="en-US" w:eastAsia="ru-RU"/>
              </w:rPr>
              <w:t>L</w:t>
            </w: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842" w:type="dxa"/>
          </w:tcPr>
          <w:p w:rsidR="002F2DDE" w:rsidRPr="001F3992" w:rsidRDefault="002F2DDE" w:rsidP="00D10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215 288,00</w:t>
            </w:r>
          </w:p>
        </w:tc>
        <w:tc>
          <w:tcPr>
            <w:tcW w:w="1701" w:type="dxa"/>
          </w:tcPr>
          <w:p w:rsidR="002F2DDE" w:rsidRPr="001F3992" w:rsidRDefault="002F2DDE" w:rsidP="00D10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219 742,00</w:t>
            </w:r>
          </w:p>
        </w:tc>
        <w:tc>
          <w:tcPr>
            <w:tcW w:w="1843" w:type="dxa"/>
          </w:tcPr>
          <w:p w:rsidR="002F2DDE" w:rsidRPr="001F3992" w:rsidRDefault="002F2DDE" w:rsidP="00D10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223 741,00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F66EE7" w:rsidRDefault="002F2DDE" w:rsidP="00463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66EE7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86" w:type="dxa"/>
            <w:vAlign w:val="center"/>
          </w:tcPr>
          <w:p w:rsidR="002F2DDE" w:rsidRPr="00F66EE7" w:rsidRDefault="002F2DDE" w:rsidP="00463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10EF2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мероприятие: </w:t>
            </w: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 (Брянская область)"</w:t>
            </w:r>
          </w:p>
        </w:tc>
        <w:tc>
          <w:tcPr>
            <w:tcW w:w="850" w:type="dxa"/>
            <w:vAlign w:val="center"/>
          </w:tcPr>
          <w:p w:rsidR="002F2DDE" w:rsidRPr="00570EC9" w:rsidRDefault="002F2DDE" w:rsidP="00463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570EC9" w:rsidRDefault="002F2DDE" w:rsidP="00463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570EC9" w:rsidRDefault="002F2DDE" w:rsidP="00463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570EC9" w:rsidRDefault="002F2DDE" w:rsidP="00463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1134" w:type="dxa"/>
          </w:tcPr>
          <w:p w:rsidR="002F2DDE" w:rsidRPr="001F3992" w:rsidRDefault="002F2DDE" w:rsidP="00463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F2DDE" w:rsidRPr="001F3992" w:rsidRDefault="002F2DDE" w:rsidP="00D10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463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12 959 188,00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463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31 395 130,00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F66EE7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F66EE7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1F3992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1F3992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1F3992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1F3992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1134" w:type="dxa"/>
            <w:vAlign w:val="center"/>
          </w:tcPr>
          <w:p w:rsidR="002F2DDE" w:rsidRPr="001F3992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F2DDE" w:rsidRPr="001F3992" w:rsidRDefault="002F2DDE" w:rsidP="000A5E4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0A5E4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129 592,00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0A5E4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314 019,00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F66EE7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F66EE7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2F2DDE" w:rsidRPr="001F3992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1F3992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1F3992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1F3992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1134" w:type="dxa"/>
            <w:vAlign w:val="center"/>
          </w:tcPr>
          <w:p w:rsidR="002F2DDE" w:rsidRPr="001F3992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F2DDE" w:rsidRPr="001F3992" w:rsidRDefault="002F2DDE" w:rsidP="000A5E4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0A5E42">
            <w:pPr>
              <w:jc w:val="center"/>
              <w:outlineLvl w:val="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12 829 596,00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0A5E42">
            <w:pPr>
              <w:jc w:val="center"/>
              <w:outlineLvl w:val="6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31 081 111,00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686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Модернизация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1134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55130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12 959 188,00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31 395 130,00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1134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55130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129 592,00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314 019,00</w:t>
            </w:r>
          </w:p>
        </w:tc>
      </w:tr>
      <w:tr w:rsidR="002F2DDE" w:rsidRPr="001F3992">
        <w:tc>
          <w:tcPr>
            <w:tcW w:w="629" w:type="dxa"/>
            <w:vAlign w:val="center"/>
          </w:tcPr>
          <w:p w:rsidR="002F2DDE" w:rsidRPr="00EF05E5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F05E5">
              <w:rPr>
                <w:rFonts w:ascii="Arial" w:hAnsi="Arial" w:cs="Arial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134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Я5</w:t>
            </w:r>
          </w:p>
        </w:tc>
        <w:tc>
          <w:tcPr>
            <w:tcW w:w="1134" w:type="dxa"/>
            <w:vAlign w:val="center"/>
          </w:tcPr>
          <w:p w:rsidR="002F2DDE" w:rsidRPr="00570EC9" w:rsidRDefault="002F2DDE" w:rsidP="000A5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55130</w:t>
            </w:r>
          </w:p>
        </w:tc>
        <w:tc>
          <w:tcPr>
            <w:tcW w:w="1842" w:type="dxa"/>
            <w:vAlign w:val="center"/>
          </w:tcPr>
          <w:p w:rsidR="002F2DDE" w:rsidRPr="001F3992" w:rsidRDefault="002F2DDE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2F2DDE" w:rsidRPr="001F3992" w:rsidRDefault="002F2DDE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color w:val="000000"/>
                <w:sz w:val="24"/>
                <w:szCs w:val="24"/>
              </w:rPr>
              <w:t>12 829 596,00</w:t>
            </w:r>
          </w:p>
        </w:tc>
        <w:tc>
          <w:tcPr>
            <w:tcW w:w="1843" w:type="dxa"/>
            <w:vAlign w:val="center"/>
          </w:tcPr>
          <w:p w:rsidR="002F2DDE" w:rsidRPr="001F3992" w:rsidRDefault="002F2DDE" w:rsidP="000A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3992">
              <w:rPr>
                <w:rFonts w:ascii="Arial" w:hAnsi="Arial" w:cs="Arial"/>
                <w:sz w:val="24"/>
                <w:szCs w:val="24"/>
              </w:rPr>
              <w:t>31 081 111,00</w:t>
            </w:r>
          </w:p>
        </w:tc>
      </w:tr>
    </w:tbl>
    <w:p w:rsidR="002F2DDE" w:rsidRPr="00EF05E5" w:rsidRDefault="002F2DDE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sectPr w:rsidR="002F2DDE" w:rsidRPr="00EF05E5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D7"/>
    <w:rsid w:val="00001A6D"/>
    <w:rsid w:val="0001775B"/>
    <w:rsid w:val="000218DD"/>
    <w:rsid w:val="0004237E"/>
    <w:rsid w:val="00045F46"/>
    <w:rsid w:val="00073D81"/>
    <w:rsid w:val="00082414"/>
    <w:rsid w:val="000842E5"/>
    <w:rsid w:val="000A2619"/>
    <w:rsid w:val="000A5E42"/>
    <w:rsid w:val="000B01A6"/>
    <w:rsid w:val="0011606D"/>
    <w:rsid w:val="001252AF"/>
    <w:rsid w:val="0013231F"/>
    <w:rsid w:val="001554C0"/>
    <w:rsid w:val="00194CA6"/>
    <w:rsid w:val="001A3CA4"/>
    <w:rsid w:val="001A75DB"/>
    <w:rsid w:val="001C6B5A"/>
    <w:rsid w:val="001E0474"/>
    <w:rsid w:val="001E05B5"/>
    <w:rsid w:val="001F3992"/>
    <w:rsid w:val="001F5C28"/>
    <w:rsid w:val="00207E0F"/>
    <w:rsid w:val="00224D9E"/>
    <w:rsid w:val="00230676"/>
    <w:rsid w:val="002349A6"/>
    <w:rsid w:val="00257307"/>
    <w:rsid w:val="00257E4B"/>
    <w:rsid w:val="00272DEE"/>
    <w:rsid w:val="002829B2"/>
    <w:rsid w:val="0028527A"/>
    <w:rsid w:val="002968A3"/>
    <w:rsid w:val="002A0416"/>
    <w:rsid w:val="002A3643"/>
    <w:rsid w:val="002E0997"/>
    <w:rsid w:val="002E34F0"/>
    <w:rsid w:val="002E6631"/>
    <w:rsid w:val="002F2DDE"/>
    <w:rsid w:val="0032158C"/>
    <w:rsid w:val="003359E5"/>
    <w:rsid w:val="003408A6"/>
    <w:rsid w:val="00350A56"/>
    <w:rsid w:val="00350CD1"/>
    <w:rsid w:val="00374602"/>
    <w:rsid w:val="00393000"/>
    <w:rsid w:val="00396BB2"/>
    <w:rsid w:val="003D500D"/>
    <w:rsid w:val="003D600D"/>
    <w:rsid w:val="003F41EE"/>
    <w:rsid w:val="004476E9"/>
    <w:rsid w:val="004630C0"/>
    <w:rsid w:val="00463B4A"/>
    <w:rsid w:val="004827EB"/>
    <w:rsid w:val="00492A33"/>
    <w:rsid w:val="0049624B"/>
    <w:rsid w:val="004A3431"/>
    <w:rsid w:val="004D19A1"/>
    <w:rsid w:val="004D1A7C"/>
    <w:rsid w:val="004F6FDA"/>
    <w:rsid w:val="005104BD"/>
    <w:rsid w:val="00513F42"/>
    <w:rsid w:val="00515930"/>
    <w:rsid w:val="00537558"/>
    <w:rsid w:val="005407F1"/>
    <w:rsid w:val="00540F33"/>
    <w:rsid w:val="00542623"/>
    <w:rsid w:val="00546CD5"/>
    <w:rsid w:val="00547150"/>
    <w:rsid w:val="00562268"/>
    <w:rsid w:val="00570EC9"/>
    <w:rsid w:val="005741A6"/>
    <w:rsid w:val="005755D9"/>
    <w:rsid w:val="00581F74"/>
    <w:rsid w:val="00584435"/>
    <w:rsid w:val="005B721C"/>
    <w:rsid w:val="005C478C"/>
    <w:rsid w:val="00606866"/>
    <w:rsid w:val="006101B5"/>
    <w:rsid w:val="00617BAB"/>
    <w:rsid w:val="00617F30"/>
    <w:rsid w:val="006242EB"/>
    <w:rsid w:val="00626F04"/>
    <w:rsid w:val="00663630"/>
    <w:rsid w:val="006903C9"/>
    <w:rsid w:val="00697E19"/>
    <w:rsid w:val="006B0833"/>
    <w:rsid w:val="006D44D3"/>
    <w:rsid w:val="006D7EFB"/>
    <w:rsid w:val="006E048D"/>
    <w:rsid w:val="006E2C37"/>
    <w:rsid w:val="006E722A"/>
    <w:rsid w:val="006E7DDE"/>
    <w:rsid w:val="0071391A"/>
    <w:rsid w:val="00713D32"/>
    <w:rsid w:val="00714431"/>
    <w:rsid w:val="007176E9"/>
    <w:rsid w:val="00740008"/>
    <w:rsid w:val="00766063"/>
    <w:rsid w:val="007754ED"/>
    <w:rsid w:val="007A4BCC"/>
    <w:rsid w:val="007B4DCC"/>
    <w:rsid w:val="007B6CB6"/>
    <w:rsid w:val="007C6079"/>
    <w:rsid w:val="007F0A7B"/>
    <w:rsid w:val="007F2741"/>
    <w:rsid w:val="007F4DB5"/>
    <w:rsid w:val="007F6350"/>
    <w:rsid w:val="008009D4"/>
    <w:rsid w:val="00806C3B"/>
    <w:rsid w:val="008368B2"/>
    <w:rsid w:val="0085756A"/>
    <w:rsid w:val="008753B3"/>
    <w:rsid w:val="008777F8"/>
    <w:rsid w:val="00890CA1"/>
    <w:rsid w:val="0089155A"/>
    <w:rsid w:val="0089260A"/>
    <w:rsid w:val="0089450F"/>
    <w:rsid w:val="008A271D"/>
    <w:rsid w:val="008B3524"/>
    <w:rsid w:val="008E3ED5"/>
    <w:rsid w:val="008F5ED4"/>
    <w:rsid w:val="0090597A"/>
    <w:rsid w:val="00922FD0"/>
    <w:rsid w:val="00940F30"/>
    <w:rsid w:val="009526E4"/>
    <w:rsid w:val="00972D76"/>
    <w:rsid w:val="009B2F51"/>
    <w:rsid w:val="009D2E15"/>
    <w:rsid w:val="009D4C4E"/>
    <w:rsid w:val="009E6D37"/>
    <w:rsid w:val="00A0236C"/>
    <w:rsid w:val="00A02590"/>
    <w:rsid w:val="00A12810"/>
    <w:rsid w:val="00A1491B"/>
    <w:rsid w:val="00A573D7"/>
    <w:rsid w:val="00A70EAE"/>
    <w:rsid w:val="00A879D6"/>
    <w:rsid w:val="00AA01FC"/>
    <w:rsid w:val="00AA1D35"/>
    <w:rsid w:val="00AC0035"/>
    <w:rsid w:val="00AE30E7"/>
    <w:rsid w:val="00AF29E1"/>
    <w:rsid w:val="00AF3062"/>
    <w:rsid w:val="00B07271"/>
    <w:rsid w:val="00B07DCF"/>
    <w:rsid w:val="00B12B3F"/>
    <w:rsid w:val="00B36095"/>
    <w:rsid w:val="00B524A8"/>
    <w:rsid w:val="00B57407"/>
    <w:rsid w:val="00B61B74"/>
    <w:rsid w:val="00B713B3"/>
    <w:rsid w:val="00B77D26"/>
    <w:rsid w:val="00B90DDF"/>
    <w:rsid w:val="00BB7F3F"/>
    <w:rsid w:val="00BD2FAD"/>
    <w:rsid w:val="00BF0DBE"/>
    <w:rsid w:val="00C13ED4"/>
    <w:rsid w:val="00C23E86"/>
    <w:rsid w:val="00C24491"/>
    <w:rsid w:val="00C40836"/>
    <w:rsid w:val="00C61337"/>
    <w:rsid w:val="00C636D5"/>
    <w:rsid w:val="00C72AD5"/>
    <w:rsid w:val="00C824F4"/>
    <w:rsid w:val="00C938CE"/>
    <w:rsid w:val="00CB6EAA"/>
    <w:rsid w:val="00CC4A68"/>
    <w:rsid w:val="00CE7271"/>
    <w:rsid w:val="00D02F8A"/>
    <w:rsid w:val="00D10E88"/>
    <w:rsid w:val="00D10EF2"/>
    <w:rsid w:val="00D20D32"/>
    <w:rsid w:val="00D26C95"/>
    <w:rsid w:val="00D322D5"/>
    <w:rsid w:val="00D34B3C"/>
    <w:rsid w:val="00D53E6E"/>
    <w:rsid w:val="00D56630"/>
    <w:rsid w:val="00D65CC6"/>
    <w:rsid w:val="00D70D5A"/>
    <w:rsid w:val="00D70F88"/>
    <w:rsid w:val="00DA2F7B"/>
    <w:rsid w:val="00DE0AEF"/>
    <w:rsid w:val="00DF2D7D"/>
    <w:rsid w:val="00E13C03"/>
    <w:rsid w:val="00E31055"/>
    <w:rsid w:val="00E31673"/>
    <w:rsid w:val="00E35AE2"/>
    <w:rsid w:val="00E35F9C"/>
    <w:rsid w:val="00E42E1D"/>
    <w:rsid w:val="00E46089"/>
    <w:rsid w:val="00E505E1"/>
    <w:rsid w:val="00E545E8"/>
    <w:rsid w:val="00E63BB7"/>
    <w:rsid w:val="00E63E8B"/>
    <w:rsid w:val="00E73861"/>
    <w:rsid w:val="00E76D7A"/>
    <w:rsid w:val="00E8784E"/>
    <w:rsid w:val="00EA2DDA"/>
    <w:rsid w:val="00EA5CFD"/>
    <w:rsid w:val="00EA5FED"/>
    <w:rsid w:val="00EC47A9"/>
    <w:rsid w:val="00EE6533"/>
    <w:rsid w:val="00EF05E5"/>
    <w:rsid w:val="00EF7D26"/>
    <w:rsid w:val="00F125D0"/>
    <w:rsid w:val="00F17B4B"/>
    <w:rsid w:val="00F66EE7"/>
    <w:rsid w:val="00F71F96"/>
    <w:rsid w:val="00F80AE4"/>
    <w:rsid w:val="00F8397A"/>
    <w:rsid w:val="00F92F12"/>
    <w:rsid w:val="00FC7606"/>
    <w:rsid w:val="00FD386B"/>
    <w:rsid w:val="00FF1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78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660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7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227</TotalTime>
  <Pages>6</Pages>
  <Words>830</Words>
  <Characters>4733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22</cp:revision>
  <cp:lastPrinted>2026-05-18T11:33:00Z</cp:lastPrinted>
  <dcterms:created xsi:type="dcterms:W3CDTF">2025-01-27T07:26:00Z</dcterms:created>
  <dcterms:modified xsi:type="dcterms:W3CDTF">2026-05-22T05:48:00Z</dcterms:modified>
</cp:coreProperties>
</file>